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AC3" w:rsidRDefault="00236AC3" w:rsidP="00236AC3">
      <w:pPr>
        <w:pStyle w:val="NoSpacing"/>
      </w:pPr>
      <w:r>
        <w:rPr>
          <w:u w:val="single"/>
        </w:rPr>
        <w:t>William WICKWAN</w:t>
      </w:r>
      <w:r>
        <w:t xml:space="preserve">       </w:t>
      </w:r>
      <w:r>
        <w:t>(fl.1461)</w:t>
      </w:r>
    </w:p>
    <w:p w:rsidR="00236AC3" w:rsidRDefault="00236AC3" w:rsidP="00236AC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Dowgate</w:t>
      </w:r>
      <w:proofErr w:type="spellEnd"/>
      <w:r>
        <w:t xml:space="preserve"> Ward, London.</w:t>
      </w:r>
      <w:r>
        <w:t xml:space="preserve"> Dyer.</w:t>
      </w:r>
      <w:bookmarkStart w:id="0" w:name="_GoBack"/>
      <w:bookmarkEnd w:id="0"/>
    </w:p>
    <w:p w:rsidR="00236AC3" w:rsidRDefault="00236AC3" w:rsidP="00236AC3">
      <w:pPr>
        <w:pStyle w:val="NoSpacing"/>
      </w:pPr>
    </w:p>
    <w:p w:rsidR="00236AC3" w:rsidRDefault="00236AC3" w:rsidP="00236AC3">
      <w:pPr>
        <w:pStyle w:val="NoSpacing"/>
      </w:pPr>
    </w:p>
    <w:p w:rsidR="00236AC3" w:rsidRDefault="00236AC3" w:rsidP="00236AC3">
      <w:pPr>
        <w:pStyle w:val="NoSpacing"/>
      </w:pPr>
      <w:r>
        <w:t>11 Feb.1461</w:t>
      </w:r>
      <w:r>
        <w:tab/>
        <w:t>He was one of those who acknowledged receipt of £20 paid by the merchants</w:t>
      </w:r>
    </w:p>
    <w:p w:rsidR="00236AC3" w:rsidRDefault="00236AC3" w:rsidP="00236AC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Hanse in the Ward towards the sum to be raised by the ward for the</w:t>
      </w:r>
    </w:p>
    <w:p w:rsidR="00236AC3" w:rsidRDefault="00236AC3" w:rsidP="00236AC3">
      <w:pPr>
        <w:pStyle w:val="NoSpacing"/>
      </w:pPr>
      <w:r>
        <w:tab/>
      </w:r>
      <w:r>
        <w:tab/>
      </w:r>
      <w:proofErr w:type="gramStart"/>
      <w:r>
        <w:t>Edward IV, as a freewill offering.</w:t>
      </w:r>
      <w:proofErr w:type="gramEnd"/>
    </w:p>
    <w:p w:rsidR="00236AC3" w:rsidRDefault="00236AC3" w:rsidP="00236AC3">
      <w:pPr>
        <w:pStyle w:val="NoSpacing"/>
      </w:pPr>
      <w:r>
        <w:tab/>
      </w:r>
      <w:r>
        <w:tab/>
        <w:t>(</w:t>
      </w:r>
      <w:hyperlink r:id="rId7" w:history="1">
        <w:r w:rsidRPr="002A172C">
          <w:rPr>
            <w:rStyle w:val="Hyperlink"/>
          </w:rPr>
          <w:t>www.british-history.ac.uk/report.aspx?compid=33736</w:t>
        </w:r>
      </w:hyperlink>
      <w:r>
        <w:t>)</w:t>
      </w:r>
    </w:p>
    <w:p w:rsidR="00236AC3" w:rsidRDefault="00236AC3" w:rsidP="00236AC3">
      <w:pPr>
        <w:pStyle w:val="NoSpacing"/>
      </w:pPr>
    </w:p>
    <w:p w:rsidR="00236AC3" w:rsidRDefault="00236AC3" w:rsidP="00236AC3">
      <w:pPr>
        <w:pStyle w:val="NoSpacing"/>
      </w:pPr>
    </w:p>
    <w:p w:rsidR="00E47068" w:rsidRPr="00236AC3" w:rsidRDefault="00236AC3" w:rsidP="00236AC3">
      <w:pPr>
        <w:pStyle w:val="NoSpacing"/>
      </w:pPr>
      <w:r>
        <w:t>19 April 2015</w:t>
      </w:r>
    </w:p>
    <w:sectPr w:rsidR="00E47068" w:rsidRPr="00236A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AC3" w:rsidRDefault="00236AC3" w:rsidP="00920DE3">
      <w:pPr>
        <w:spacing w:after="0" w:line="240" w:lineRule="auto"/>
      </w:pPr>
      <w:r>
        <w:separator/>
      </w:r>
    </w:p>
  </w:endnote>
  <w:endnote w:type="continuationSeparator" w:id="0">
    <w:p w:rsidR="00236AC3" w:rsidRDefault="00236A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AC3" w:rsidRDefault="00236AC3" w:rsidP="00920DE3">
      <w:pPr>
        <w:spacing w:after="0" w:line="240" w:lineRule="auto"/>
      </w:pPr>
      <w:r>
        <w:separator/>
      </w:r>
    </w:p>
  </w:footnote>
  <w:footnote w:type="continuationSeparator" w:id="0">
    <w:p w:rsidR="00236AC3" w:rsidRDefault="00236A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AC3"/>
    <w:rsid w:val="00120749"/>
    <w:rsid w:val="00236AC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6A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6A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73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2015-04-19T15:33:00Z</dcterms:created>
  <dcterms:modified xsi:type="dcterms:W3CDTF">2015-04-19T15:34:00Z</dcterms:modified>
</cp:coreProperties>
</file>